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2D991" w14:textId="70298D24" w:rsidR="00ED651A" w:rsidRDefault="00ED651A" w:rsidP="00ED65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LEDERE</w:t>
      </w:r>
      <w:r>
        <w:rPr>
          <w:rFonts w:cs="Times New Roman"/>
          <w:szCs w:val="24"/>
        </w:rPr>
        <w:t xml:space="preserve">       (fl.1445)</w:t>
      </w:r>
    </w:p>
    <w:p w14:paraId="21218863" w14:textId="77777777" w:rsidR="00ED651A" w:rsidRDefault="00ED651A" w:rsidP="00ED65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Clerk.</w:t>
      </w:r>
    </w:p>
    <w:p w14:paraId="1E7A096C" w14:textId="77777777" w:rsidR="00ED651A" w:rsidRDefault="00ED651A" w:rsidP="00ED651A">
      <w:pPr>
        <w:pStyle w:val="NoSpacing"/>
        <w:rPr>
          <w:rFonts w:cs="Times New Roman"/>
          <w:szCs w:val="24"/>
        </w:rPr>
      </w:pPr>
    </w:p>
    <w:p w14:paraId="4AC82457" w14:textId="77777777" w:rsidR="00ED651A" w:rsidRDefault="00ED651A" w:rsidP="00ED651A">
      <w:pPr>
        <w:pStyle w:val="NoSpacing"/>
        <w:rPr>
          <w:rFonts w:cs="Times New Roman"/>
          <w:szCs w:val="24"/>
        </w:rPr>
      </w:pPr>
    </w:p>
    <w:p w14:paraId="7B26E89B" w14:textId="77777777" w:rsidR="00ED651A" w:rsidRDefault="00ED651A" w:rsidP="00ED65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8 Aug.1445</w:t>
      </w:r>
      <w:r>
        <w:rPr>
          <w:rFonts w:cs="Times New Roman"/>
          <w:szCs w:val="24"/>
        </w:rPr>
        <w:tab/>
        <w:t xml:space="preserve">John Paleyser of Culford, Suffolk(q.v.), bequeathed him half an acre of land </w:t>
      </w:r>
    </w:p>
    <w:p w14:paraId="1EB67BB2" w14:textId="77777777" w:rsidR="00ED651A" w:rsidRDefault="00ED651A" w:rsidP="00ED65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“Wythornhill”.</w:t>
      </w:r>
    </w:p>
    <w:p w14:paraId="59B41907" w14:textId="77777777" w:rsidR="00ED651A" w:rsidRDefault="00ED651A" w:rsidP="00ED65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(“Wills of the Archdeaconry of Sudbury, 1439 – 1474, volume 1, </w:t>
      </w:r>
    </w:p>
    <w:p w14:paraId="6D3118AD" w14:textId="77777777" w:rsidR="00ED651A" w:rsidRDefault="00ED651A" w:rsidP="00ED651A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Peter Northeast, pub. the Suffolk Records Society, 2001, p.118)</w:t>
      </w:r>
    </w:p>
    <w:p w14:paraId="0F8C9DB6" w14:textId="77777777" w:rsidR="00ED651A" w:rsidRDefault="00ED651A" w:rsidP="00ED651A">
      <w:pPr>
        <w:pStyle w:val="NoSpacing"/>
        <w:ind w:left="720" w:firstLine="720"/>
        <w:rPr>
          <w:rFonts w:cs="Times New Roman"/>
          <w:szCs w:val="24"/>
        </w:rPr>
      </w:pPr>
    </w:p>
    <w:p w14:paraId="208B0225" w14:textId="77777777" w:rsidR="00ED651A" w:rsidRDefault="00ED651A" w:rsidP="00ED651A">
      <w:pPr>
        <w:pStyle w:val="NoSpacing"/>
        <w:ind w:left="720" w:firstLine="720"/>
        <w:rPr>
          <w:rFonts w:cs="Times New Roman"/>
          <w:szCs w:val="24"/>
        </w:rPr>
      </w:pPr>
    </w:p>
    <w:p w14:paraId="0FDE13AB" w14:textId="77777777" w:rsidR="00ED651A" w:rsidRDefault="00ED651A" w:rsidP="00ED65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May 2025</w:t>
      </w:r>
    </w:p>
    <w:p w14:paraId="6C7F50A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14400" w14:textId="77777777" w:rsidR="00ED651A" w:rsidRDefault="00ED651A" w:rsidP="009139A6">
      <w:r>
        <w:separator/>
      </w:r>
    </w:p>
  </w:endnote>
  <w:endnote w:type="continuationSeparator" w:id="0">
    <w:p w14:paraId="2CD37FD2" w14:textId="77777777" w:rsidR="00ED651A" w:rsidRDefault="00ED65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C55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93E4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473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DF4BB" w14:textId="77777777" w:rsidR="00ED651A" w:rsidRDefault="00ED651A" w:rsidP="009139A6">
      <w:r>
        <w:separator/>
      </w:r>
    </w:p>
  </w:footnote>
  <w:footnote w:type="continuationSeparator" w:id="0">
    <w:p w14:paraId="46CDE2B7" w14:textId="77777777" w:rsidR="00ED651A" w:rsidRDefault="00ED65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3191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1CD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4EA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51A"/>
    <w:rsid w:val="000666E0"/>
    <w:rsid w:val="000A2E7A"/>
    <w:rsid w:val="001307AC"/>
    <w:rsid w:val="00190DFA"/>
    <w:rsid w:val="002510B7"/>
    <w:rsid w:val="00270799"/>
    <w:rsid w:val="002737D5"/>
    <w:rsid w:val="00357E4A"/>
    <w:rsid w:val="00512AE9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ED651A"/>
    <w:rsid w:val="00F1491A"/>
    <w:rsid w:val="00F41096"/>
    <w:rsid w:val="00F5287F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14F6E"/>
  <w15:chartTrackingRefBased/>
  <w15:docId w15:val="{774B543E-6FC6-4660-BB08-4EEB6850A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2025-05-25T19:51:00Z</dcterms:created>
  <dcterms:modified xsi:type="dcterms:W3CDTF">2025-05-25T19:52:00Z</dcterms:modified>
</cp:coreProperties>
</file>